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D" w:rsidRPr="00F009C6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009C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F009C6">
        <w:rPr>
          <w:rFonts w:ascii="TH SarabunPSK" w:hAnsi="TH SarabunPSK" w:cs="TH SarabunPSK"/>
          <w:b/>
          <w:bCs/>
          <w:noProof/>
          <w:sz w:val="32"/>
          <w:szCs w:val="32"/>
        </w:rPr>
        <w:t>21</w:t>
      </w:r>
    </w:p>
    <w:p w:rsidR="00D239AD" w:rsidRPr="00F009C6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009C6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009C6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B7484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F009C6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B7484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F009C6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D239AD" w:rsidRPr="00F009C6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009C6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F009C6" w:rsidRDefault="004C4C01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49A24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F009C6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F009C6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21</w:t>
      </w:r>
    </w:p>
    <w:p w:rsidR="00132E1B" w:rsidRPr="00F009C6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B7484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F009C6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B7484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F009C6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:rsidR="00132E1B" w:rsidRPr="00F009C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F009C6" w:rsidRPr="00F009C6">
        <w:rPr>
          <w:rFonts w:ascii="TH SarabunPSK" w:hAnsi="TH SarabunPSK" w:cs="TH SarabunPSK"/>
          <w:noProof/>
          <w:sz w:val="32"/>
          <w:szCs w:val="32"/>
        </w:rPr>
        <w:t xml:space="preserve">                                  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)</w:t>
      </w: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F009C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F009C6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F009C6" w:rsidTr="00F009C6">
        <w:tc>
          <w:tcPr>
            <w:tcW w:w="675" w:type="dxa"/>
          </w:tcPr>
          <w:p w:rsidR="00394708" w:rsidRPr="00F009C6" w:rsidRDefault="00E71368" w:rsidP="00F009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  <w:r w:rsidR="00394708"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94708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F009C6" w:rsidRDefault="00394708" w:rsidP="00F009C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F009C6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F009C6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F009C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. 2522 ,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. 2522</w:t>
      </w:r>
      <w:r w:rsidR="00C77AEA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F009C6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F009C6" w:rsidRPr="00F009C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45</w:t>
      </w:r>
      <w:r w:rsidR="00F009C6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C81DB8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075E4A" w:rsidRPr="00F009C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F009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58486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F009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F009C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F009C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F009C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การขออนุญาตก่อสร้างอาคารตามมาตรา </w:t>
      </w:r>
      <w:r w:rsidR="00094F82" w:rsidRPr="00F009C6">
        <w:rPr>
          <w:rFonts w:ascii="TH SarabunPSK" w:hAnsi="TH SarabunPSK" w:cs="TH SarabunPSK"/>
          <w:noProof/>
          <w:sz w:val="32"/>
          <w:szCs w:val="32"/>
        </w:rPr>
        <w:t xml:space="preserve">21 </w:t>
      </w:r>
      <w:r w:rsidR="00094F82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bookmarkStart w:id="0" w:name="_GoBack"/>
      <w:bookmarkEnd w:id="0"/>
      <w:r w:rsidR="00B7484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F009C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F009C6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F009C6" w:rsidTr="009B7715">
        <w:tc>
          <w:tcPr>
            <w:tcW w:w="675" w:type="dxa"/>
          </w:tcPr>
          <w:p w:rsidR="00094F82" w:rsidRPr="00F009C6" w:rsidRDefault="00094F82" w:rsidP="00F009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74842" w:rsidRDefault="00A13B6C" w:rsidP="00B74842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F009C6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B74842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094F82" w:rsidRPr="00F009C6" w:rsidRDefault="00A13B6C" w:rsidP="00F009C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="00F009C6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                    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:rsidR="00313D38" w:rsidRPr="00F009C6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F009C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F009C6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F009C6" w:rsidRDefault="00F009C6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ab/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="00575FAF" w:rsidRPr="00F009C6">
        <w:rPr>
          <w:rFonts w:ascii="TH SarabunPSK" w:hAnsi="TH SarabunPSK" w:cs="TH SarabunPSK"/>
          <w:noProof/>
          <w:sz w:val="32"/>
          <w:szCs w:val="32"/>
          <w:lang w:bidi="th-TH"/>
        </w:rPr>
        <w:t>ใดจะก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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</w:rPr>
        <w:t>อสร</w:t>
      </w:r>
      <w:r w:rsidR="00575FAF" w:rsidRPr="00F009C6">
        <w:rPr>
          <w:rFonts w:ascii="TH SarabunPSK" w:hAnsi="TH SarabunPSK" w:cs="TH SarabunPSK"/>
          <w:noProof/>
          <w:sz w:val="32"/>
          <w:szCs w:val="32"/>
          <w:lang w:bidi="th-TH"/>
        </w:rPr>
        <w:t>างอาคารต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</w:rPr>
        <w:t>องได</w:t>
      </w:r>
      <w:r w:rsidR="00575FAF" w:rsidRPr="00F009C6">
        <w:rPr>
          <w:rFonts w:ascii="TH SarabunPSK" w:hAnsi="TH SarabunPSK" w:cs="TH SarabunPSK"/>
          <w:noProof/>
          <w:sz w:val="32"/>
          <w:szCs w:val="32"/>
          <w:lang w:bidi="th-TH"/>
        </w:rPr>
        <w:t>รับใบอนุญาตจากเจ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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</w:rPr>
        <w:t>าพนักงานท</w:t>
      </w:r>
      <w:r w:rsidR="00575FAF" w:rsidRPr="00F009C6">
        <w:rPr>
          <w:rFonts w:ascii="TH SarabunPSK" w:hAnsi="TH SarabunPSK" w:cs="TH SarabunPSK"/>
          <w:noProof/>
          <w:sz w:val="32"/>
          <w:szCs w:val="32"/>
          <w:lang w:bidi="th-TH"/>
        </w:rPr>
        <w:t>องถิ่นโดยเจ้าพนักงานท้องถิ่นต้องตรวจพิจารณาและ</w:t>
      </w:r>
      <w:r w:rsidRPr="00F009C6">
        <w:rPr>
          <w:rFonts w:ascii="TH SarabunPSK" w:hAnsi="TH SarabunPSK" w:cs="TH SarabunPSK"/>
          <w:noProof/>
          <w:sz w:val="32"/>
          <w:szCs w:val="32"/>
          <w:lang w:bidi="th-TH"/>
        </w:rPr>
        <w:t xml:space="preserve"> </w:t>
      </w:r>
      <w:r w:rsidR="00575FAF" w:rsidRPr="00F009C6">
        <w:rPr>
          <w:rFonts w:ascii="TH SarabunPSK" w:hAnsi="TH SarabunPSK" w:cs="TH SarabunPSK"/>
          <w:noProof/>
          <w:sz w:val="32"/>
          <w:szCs w:val="32"/>
          <w:lang w:bidi="th-TH"/>
        </w:rPr>
        <w:t>ออกใบอนุญาตหรือมีหนังสือแจ้งคำสั่งไม่อนุญาตพร้อมด้วยเหตุผลให้ผู้ขอรับใบอนุญาตทราบภ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ายใน 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45</w:t>
      </w:r>
      <w:r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2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t>45</w:t>
      </w:r>
      <w:r w:rsidR="00575FAF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F009C6">
        <w:rPr>
          <w:rFonts w:ascii="TH SarabunPSK" w:hAnsi="TH SarabunPSK" w:cs="TH SarabunPSK"/>
          <w:noProof/>
          <w:sz w:val="32"/>
          <w:szCs w:val="32"/>
        </w:rPr>
        <w:br/>
      </w:r>
    </w:p>
    <w:p w:rsidR="0065175D" w:rsidRPr="00F009C6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F009C6" w:rsidTr="00F009C6">
        <w:trPr>
          <w:tblHeader/>
        </w:trPr>
        <w:tc>
          <w:tcPr>
            <w:tcW w:w="675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799" w:type="dxa"/>
            <w:vAlign w:val="center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F009C6" w:rsidTr="00F009C6">
        <w:tc>
          <w:tcPr>
            <w:tcW w:w="675" w:type="dxa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F009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F009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F009C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ยื่นคำขออนุญาตก่อสร้าง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อาคารพร้อมเอกสาร</w:t>
            </w:r>
          </w:p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1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ส่วนท้องถิ่นในพื้นที่ที่จะขออนุญาตก่อสร้างอาคาร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F009C6" w:rsidTr="00F009C6">
        <w:tc>
          <w:tcPr>
            <w:tcW w:w="675" w:type="dxa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F009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F009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F009C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เจ้าพนักงานท้องถิ่นตรวจสอบพิจารณาเอกสารประกอบการขออนุญาต</w:t>
            </w:r>
          </w:p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F009C6" w:rsidTr="00F009C6">
        <w:tc>
          <w:tcPr>
            <w:tcW w:w="675" w:type="dxa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F009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F009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F009C6" w:rsidRDefault="00313D38" w:rsidP="00F009C6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</w:tc>
        <w:tc>
          <w:tcPr>
            <w:tcW w:w="1368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313D38" w:rsidRPr="00F009C6" w:rsidTr="00F009C6">
        <w:tc>
          <w:tcPr>
            <w:tcW w:w="675" w:type="dxa"/>
          </w:tcPr>
          <w:p w:rsidR="00313D38" w:rsidRPr="00F009C6" w:rsidRDefault="00313D38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F009C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F009C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:rsidR="00313D38" w:rsidRPr="00F009C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35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B7484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:rsidR="00313D38" w:rsidRPr="00F009C6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องค์กรปกครองส่วนท้องถิ่นในพื้นที่ที่จะขออนุญาตก่อสร้างอาคาร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C26ED0" w:rsidRPr="00F009C6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F009C6">
        <w:rPr>
          <w:rFonts w:ascii="TH SarabunPSK" w:hAnsi="TH SarabunPSK" w:cs="TH SarabunPSK"/>
          <w:noProof/>
          <w:sz w:val="32"/>
          <w:szCs w:val="32"/>
        </w:rPr>
        <w:t xml:space="preserve">45 </w:t>
      </w:r>
      <w:r w:rsidR="009B68CC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:rsidR="0085230C" w:rsidRPr="00F009C6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Pr="00F009C6" w:rsidRDefault="00F009C6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</w:t>
      </w:r>
      <w:r w:rsidR="009B68CC" w:rsidRPr="00F009C6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F009C6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A7734" w:rsidRPr="00F009C6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F009C6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F009C6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F009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F009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F009C6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F009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F009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F009C6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F009C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009C6" w:rsidTr="00F009C6">
        <w:trPr>
          <w:jc w:val="center"/>
        </w:trPr>
        <w:tc>
          <w:tcPr>
            <w:tcW w:w="675" w:type="dxa"/>
          </w:tcPr>
          <w:p w:rsidR="00452B6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ประชาชน</w:t>
            </w:r>
          </w:p>
        </w:tc>
        <w:tc>
          <w:tcPr>
            <w:tcW w:w="1843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กรณีบุคคล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ธรรมดา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F009C6" w:rsidRPr="00F009C6" w:rsidTr="00F009C6">
        <w:trPr>
          <w:jc w:val="center"/>
        </w:trPr>
        <w:tc>
          <w:tcPr>
            <w:tcW w:w="675" w:type="dxa"/>
          </w:tcPr>
          <w:p w:rsidR="00F009C6" w:rsidRPr="00F009C6" w:rsidRDefault="00F009C6" w:rsidP="00F009C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2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701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</w:p>
        </w:tc>
        <w:tc>
          <w:tcPr>
            <w:tcW w:w="1843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009C6" w:rsidRPr="00F009C6" w:rsidRDefault="00F009C6" w:rsidP="00F009C6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rPr>
          <w:jc w:val="center"/>
        </w:trPr>
        <w:tc>
          <w:tcPr>
            <w:tcW w:w="675" w:type="dxa"/>
          </w:tcPr>
          <w:p w:rsidR="00452B6B" w:rsidRPr="00F009C6" w:rsidRDefault="00F009C6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F009C6" w:rsidRDefault="00AC4ACB" w:rsidP="00452B6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422EAB" w:rsidRPr="00F009C6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F009C6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F009C6" w:rsidTr="004E651F">
        <w:trPr>
          <w:tblHeader/>
        </w:trPr>
        <w:tc>
          <w:tcPr>
            <w:tcW w:w="675" w:type="dxa"/>
            <w:vAlign w:val="center"/>
          </w:tcPr>
          <w:p w:rsidR="00422EAB" w:rsidRPr="00F009C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F009C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F009C6" w:rsidRDefault="004E651F" w:rsidP="00F009C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F009C6" w:rsidRDefault="00422EAB" w:rsidP="00F009C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F009C6" w:rsidRDefault="00422EAB" w:rsidP="00F009C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F009C6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F009C6" w:rsidRDefault="00422EAB" w:rsidP="00F009C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F009C6" w:rsidP="00F009C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แบบคำขออนุญาตก่อสร้างอาคาร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           </w:t>
            </w:r>
            <w:r w:rsidR="00AC4ACB"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AC4ACB"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แบบข</w:t>
            </w:r>
            <w:r w:rsidR="00AC4ACB"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เทศบาลตำบลแสวงหาอำเภอแสวงหาจังหวัดอ่างทอง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.3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หรือ</w:t>
            </w:r>
            <w:r w:rsidR="00F009C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หรือใบอนุญาตฯฉบับต่ออายุหรือใบอนุญาตให้ใช้ที่ดินและประกอบกิจการ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พร้อมเงื่อนไขและแผนผังที่ดินแนบท้าย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มีการมอบอำนาจต้องมีหนังสือมอบอำนาจติดอากรแสตมป์๓๐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  <w:r w:rsidR="00F009C6">
              <w:rPr>
                <w:rFonts w:ascii="TH SarabunPSK" w:hAnsi="TH SarabunPSK" w:cs="TH SarabunPSK"/>
              </w:rPr>
              <w:t xml:space="preserve">  </w:t>
            </w: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Pr="00F009C6" w:rsidRDefault="00F009C6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หนังสือรับรองของสถาปนิก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ผู้ออกแบบพร้อมสำเนาใบอนุญาตเป็นผู้ประกอบวิชาชีพสถาปัตยกรรมควบคุม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Default="00F009C6" w:rsidP="00AC4ACB">
            <w:pPr>
              <w:rPr>
                <w:rFonts w:ascii="TH SarabunPSK" w:hAnsi="TH SarabunPSK" w:cs="TH SarabunPSK"/>
              </w:rPr>
            </w:pPr>
          </w:p>
          <w:p w:rsidR="00F009C6" w:rsidRPr="00F009C6" w:rsidRDefault="00F009C6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8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ตามกฎกระทรวงฉบับที่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10 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F009C6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</w:t>
            </w:r>
            <w:r w:rsidR="005F06F9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  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ผู้คำนวณพร้อมลงนามทุกแผ่น         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2540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ต้อง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แสดงรายละเอียดการคำนวณการออกแบบโครงสร้าง</w:t>
            </w:r>
          </w:p>
          <w:p w:rsidR="005F06F9" w:rsidRPr="00F009C6" w:rsidRDefault="005F06F9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2527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fc &gt; 65 ksc.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fc’&gt; 173.3 ksc.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48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พ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.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ศ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. 2540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</w:t>
            </w:r>
            <w:r w:rsidR="005F06F9">
              <w:rPr>
                <w:rFonts w:ascii="TH SarabunPSK" w:hAnsi="TH SarabunPSK" w:cs="TH SarabunPSK" w:hint="cs"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กระทรวงหรือมีเอกสารรับรองอัตราการทนไฟจากสถาบันที่เชื่อถือได้ประกอบ</w:t>
            </w:r>
            <w:r w:rsidR="005F06F9">
              <w:rPr>
                <w:rFonts w:ascii="TH SarabunPSK" w:hAnsi="TH SarabunPSK" w:cs="TH SarabunPSK" w:hint="cs"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การขออนุญาต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13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14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15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33 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16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ระบบปรับอากาศ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17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18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19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5F06F9" w:rsidTr="00F009C6">
        <w:tc>
          <w:tcPr>
            <w:tcW w:w="675" w:type="dxa"/>
          </w:tcPr>
          <w:p w:rsidR="00AC4ACB" w:rsidRPr="005F06F9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20</w:t>
            </w:r>
            <w:r w:rsidR="00811134" w:rsidRPr="005F06F9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</w:t>
            </w:r>
            <w:r w:rsidR="005F06F9">
              <w:rPr>
                <w:rFonts w:ascii="TH SarabunPSK" w:hAnsi="TH SarabunPSK" w:cs="TH SarabunPSK" w:hint="cs"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แบบระบบประปา</w:t>
            </w:r>
          </w:p>
        </w:tc>
        <w:tc>
          <w:tcPr>
            <w:tcW w:w="1843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1</w:t>
            </w:r>
          </w:p>
        </w:tc>
        <w:tc>
          <w:tcPr>
            <w:tcW w:w="1701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0</w:t>
            </w:r>
          </w:p>
        </w:tc>
        <w:tc>
          <w:tcPr>
            <w:tcW w:w="1110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5F06F9" w:rsidRDefault="00AC4ACB" w:rsidP="00AC4A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(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5F06F9">
              <w:rPr>
                <w:rFonts w:ascii="TH SarabunPSK" w:hAnsi="TH SarabunPSK" w:cs="TH SarabunPSK"/>
                <w:noProof/>
                <w:sz w:val="30"/>
                <w:szCs w:val="30"/>
              </w:rPr>
              <w:t>)</w:t>
            </w:r>
          </w:p>
        </w:tc>
      </w:tr>
      <w:tr w:rsidR="00AC4ACB" w:rsidRPr="00F009C6" w:rsidTr="00F009C6">
        <w:tc>
          <w:tcPr>
            <w:tcW w:w="675" w:type="dxa"/>
          </w:tcPr>
          <w:p w:rsidR="00AC4ACB" w:rsidRPr="00F009C6" w:rsidRDefault="00AC4ACB" w:rsidP="00F009C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21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F009C6" w:rsidRDefault="00AC4ACB" w:rsidP="00AC4ACB">
            <w:pPr>
              <w:rPr>
                <w:rFonts w:ascii="TH SarabunPSK" w:hAnsi="TH SarabunPSK" w:cs="TH SarabunPSK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:rsidR="006C6C22" w:rsidRPr="005F06F9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F009C6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F009C6" w:rsidTr="00090552">
        <w:tc>
          <w:tcPr>
            <w:tcW w:w="534" w:type="dxa"/>
          </w:tcPr>
          <w:p w:rsidR="00A13B6C" w:rsidRPr="00F009C6" w:rsidRDefault="00A13B6C" w:rsidP="00F009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F009C6" w:rsidRDefault="00A13B6C" w:rsidP="00F009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7 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2528 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F009C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Pr="00F009C6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009C6"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="00F009C6"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F5490C"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5F06F9" w:rsidRDefault="00E90756" w:rsidP="00E90756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หมายเหตุ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F009C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F009C6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F009C6" w:rsidTr="00C1539D">
        <w:tc>
          <w:tcPr>
            <w:tcW w:w="534" w:type="dxa"/>
          </w:tcPr>
          <w:p w:rsidR="00EA6950" w:rsidRPr="00F009C6" w:rsidRDefault="00EA6950" w:rsidP="00F009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74842" w:rsidRDefault="00EA6950" w:rsidP="00B74842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F009C6"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กองช่าง สำนักงานเทศบาลตำบลโพธิ์ทอง หมู่ที่ 5 ต.อ่างแก้ว อ.โพธิ์ทอง จ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B7484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  <w:r w:rsidR="00B74842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โทร 035-691206 (ห้องกองช่างเทศบาลตำบลโพธิ์ทอง)</w:t>
            </w:r>
          </w:p>
          <w:p w:rsidR="00EA6950" w:rsidRPr="00F009C6" w:rsidRDefault="00EA6950" w:rsidP="00EA695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009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B74842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EA6950" w:rsidRPr="00F009C6" w:rsidTr="00C1539D">
        <w:tc>
          <w:tcPr>
            <w:tcW w:w="534" w:type="dxa"/>
          </w:tcPr>
          <w:p w:rsidR="00EA6950" w:rsidRPr="00F009C6" w:rsidRDefault="00EA6950" w:rsidP="00F009C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F009C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F009C6" w:rsidRDefault="00EA6950" w:rsidP="005F06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F009C6" w:rsidRPr="00F009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009C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F009C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009C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5F06F9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(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.1111</w:t>
            </w:r>
            <w:r w:rsidR="005F06F9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         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 xml:space="preserve">1 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F009C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5F06F9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013BC7" w:rsidRPr="00F009C6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F009C6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F009C6" w:rsidRDefault="005F06F9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F064C0" w:rsidRPr="00F009C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5F06F9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:rsidR="00D51311" w:rsidRPr="00F009C6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F009C6" w:rsidRDefault="0064558D" w:rsidP="005F06F9">
      <w:pPr>
        <w:spacing w:after="0" w:line="240" w:lineRule="auto"/>
        <w:ind w:firstLine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F009C6">
        <w:rPr>
          <w:rFonts w:ascii="TH SarabunPSK" w:hAnsi="TH SarabunPSK" w:cs="TH SarabunPSK"/>
          <w:noProof/>
          <w:sz w:val="32"/>
          <w:szCs w:val="32"/>
        </w:rPr>
        <w:t>-</w:t>
      </w:r>
    </w:p>
    <w:p w:rsidR="0064558D" w:rsidRPr="00F009C6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F009C6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D51311" w:rsidRPr="00F009C6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:rsidR="003F4A0D" w:rsidRPr="00F009C6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F009C6" w:rsidSect="00F009C6">
      <w:headerReference w:type="default" r:id="rId8"/>
      <w:pgSz w:w="11907" w:h="16839" w:code="9"/>
      <w:pgMar w:top="1440" w:right="657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4E" w:rsidRDefault="007A3F4E" w:rsidP="00C81DB8">
      <w:pPr>
        <w:spacing w:after="0" w:line="240" w:lineRule="auto"/>
      </w:pPr>
      <w:r>
        <w:separator/>
      </w:r>
    </w:p>
  </w:endnote>
  <w:endnote w:type="continuationSeparator" w:id="0">
    <w:p w:rsidR="007A3F4E" w:rsidRDefault="007A3F4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4E" w:rsidRDefault="007A3F4E" w:rsidP="00C81DB8">
      <w:pPr>
        <w:spacing w:after="0" w:line="240" w:lineRule="auto"/>
      </w:pPr>
      <w:r>
        <w:separator/>
      </w:r>
    </w:p>
  </w:footnote>
  <w:footnote w:type="continuationSeparator" w:id="0">
    <w:p w:rsidR="007A3F4E" w:rsidRDefault="007A3F4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:rsidR="00F009C6" w:rsidRDefault="007A3F4E" w:rsidP="00C81DB8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228D8">
          <w:rPr>
            <w:noProof/>
          </w:rPr>
          <w:t>2</w:t>
        </w:r>
        <w:r>
          <w:rPr>
            <w:noProof/>
          </w:rPr>
          <w:fldChar w:fldCharType="end"/>
        </w:r>
        <w:r w:rsidR="00F009C6">
          <w:rPr>
            <w:noProof/>
          </w:rPr>
          <w:t>/</w:t>
        </w:r>
        <w:r w:rsidR="00F009C6">
          <w:rPr>
            <w:noProof/>
          </w:rPr>
          <w:fldChar w:fldCharType="begin"/>
        </w:r>
        <w:r w:rsidR="00F009C6">
          <w:rPr>
            <w:noProof/>
          </w:rPr>
          <w:instrText xml:space="preserve"> NUMPAGES  \# "0" \* Arabic </w:instrText>
        </w:r>
        <w:r w:rsidR="00F009C6">
          <w:rPr>
            <w:noProof/>
          </w:rPr>
          <w:fldChar w:fldCharType="separate"/>
        </w:r>
        <w:r w:rsidR="008228D8">
          <w:rPr>
            <w:noProof/>
          </w:rPr>
          <w:t>11</w:t>
        </w:r>
        <w:r w:rsidR="00F009C6">
          <w:rPr>
            <w:noProof/>
          </w:rPr>
          <w:fldChar w:fldCharType="end"/>
        </w:r>
      </w:p>
    </w:sdtContent>
  </w:sdt>
  <w:p w:rsidR="00F009C6" w:rsidRDefault="00F009C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141E"/>
    <w:rsid w:val="00352D56"/>
    <w:rsid w:val="00353030"/>
    <w:rsid w:val="00357299"/>
    <w:rsid w:val="00394708"/>
    <w:rsid w:val="003C25A4"/>
    <w:rsid w:val="003D2E74"/>
    <w:rsid w:val="003F489A"/>
    <w:rsid w:val="003F4A0D"/>
    <w:rsid w:val="00422EAB"/>
    <w:rsid w:val="00444BFB"/>
    <w:rsid w:val="00452B6B"/>
    <w:rsid w:val="004C0C85"/>
    <w:rsid w:val="004C3BDE"/>
    <w:rsid w:val="004C4C01"/>
    <w:rsid w:val="004E30D6"/>
    <w:rsid w:val="004E5749"/>
    <w:rsid w:val="004E651F"/>
    <w:rsid w:val="0050561E"/>
    <w:rsid w:val="005223AF"/>
    <w:rsid w:val="00541A32"/>
    <w:rsid w:val="00575FAF"/>
    <w:rsid w:val="0058486E"/>
    <w:rsid w:val="00593E8D"/>
    <w:rsid w:val="005C6B68"/>
    <w:rsid w:val="005F06F9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3F4E"/>
    <w:rsid w:val="007E1E74"/>
    <w:rsid w:val="00811134"/>
    <w:rsid w:val="008228D8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1D53"/>
    <w:rsid w:val="00B74842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15B3"/>
    <w:rsid w:val="00E33AD5"/>
    <w:rsid w:val="00E56012"/>
    <w:rsid w:val="00E668EE"/>
    <w:rsid w:val="00E71368"/>
    <w:rsid w:val="00E90756"/>
    <w:rsid w:val="00E97AE3"/>
    <w:rsid w:val="00EA6950"/>
    <w:rsid w:val="00EB5853"/>
    <w:rsid w:val="00EC08A9"/>
    <w:rsid w:val="00EF0DAF"/>
    <w:rsid w:val="00F009C6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0CE0C"/>
  <w15:docId w15:val="{9FFBFEC8-80FD-4D4F-81C1-A7C3F86A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2AFB-76BE-4084-A071-CD998DE6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10</Pages>
  <Words>1321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2</cp:revision>
  <cp:lastPrinted>2015-07-21T01:37:00Z</cp:lastPrinted>
  <dcterms:created xsi:type="dcterms:W3CDTF">2018-11-06T04:13:00Z</dcterms:created>
  <dcterms:modified xsi:type="dcterms:W3CDTF">2018-11-06T04:13:00Z</dcterms:modified>
</cp:coreProperties>
</file>